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rsidTr="00366D9E">
        <w:trPr>
          <w:cnfStyle w:val="100000000000" w:firstRow="1" w:lastRow="0" w:firstColumn="0" w:lastColumn="0" w:oddVBand="0" w:evenVBand="0" w:oddHBand="0" w:evenHBand="0" w:firstRowFirstColumn="0" w:firstRowLastColumn="0" w:lastRowFirstColumn="0" w:lastRowLastColumn="0"/>
        </w:trPr>
        <w:tc>
          <w:tcPr>
            <w:tcW w:w="8948"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366D9E">
        <w:tc>
          <w:tcPr>
            <w:tcW w:w="266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279" w:type="dxa"/>
          </w:tcPr>
          <w:p w:rsidR="00193115" w:rsidRPr="00957B20" w:rsidRDefault="00366D9E" w:rsidP="00193115">
            <w:pPr>
              <w:rPr>
                <w:rFonts w:ascii="Calibri" w:hAnsi="Calibri"/>
                <w:sz w:val="22"/>
              </w:rPr>
            </w:pPr>
            <w:r>
              <w:rPr>
                <w:rFonts w:ascii="Calibri" w:hAnsi="Calibri"/>
                <w:sz w:val="22"/>
              </w:rPr>
              <w:t>DCP 271</w:t>
            </w:r>
          </w:p>
        </w:tc>
      </w:tr>
      <w:tr w:rsidR="00193115" w:rsidRPr="00957B20" w:rsidTr="00366D9E">
        <w:tc>
          <w:tcPr>
            <w:tcW w:w="2669" w:type="dxa"/>
          </w:tcPr>
          <w:p w:rsidR="00193115" w:rsidRPr="00957B20" w:rsidRDefault="00916C37" w:rsidP="00193115">
            <w:pPr>
              <w:rPr>
                <w:rFonts w:ascii="Calibri" w:hAnsi="Calibri"/>
                <w:sz w:val="22"/>
              </w:rPr>
            </w:pPr>
            <w:r w:rsidRPr="00957B20">
              <w:rPr>
                <w:rFonts w:ascii="Calibri" w:hAnsi="Calibri"/>
                <w:sz w:val="22"/>
              </w:rPr>
              <w:t>CP Title:</w:t>
            </w:r>
          </w:p>
        </w:tc>
        <w:tc>
          <w:tcPr>
            <w:tcW w:w="6279" w:type="dxa"/>
          </w:tcPr>
          <w:p w:rsidR="00193115" w:rsidRPr="00957B20" w:rsidRDefault="00366D9E" w:rsidP="00193115">
            <w:pPr>
              <w:rPr>
                <w:rFonts w:ascii="Calibri" w:hAnsi="Calibri"/>
                <w:sz w:val="22"/>
              </w:rPr>
            </w:pPr>
            <w:r w:rsidRPr="001B760D">
              <w:rPr>
                <w:rFonts w:ascii="Calibri" w:hAnsi="Calibri"/>
                <w:sz w:val="22"/>
                <w:szCs w:val="22"/>
              </w:rPr>
              <w:t>Process and Costs of Providing Additional Hunter Facilities</w:t>
            </w:r>
          </w:p>
        </w:tc>
      </w:tr>
      <w:tr w:rsidR="00366D9E" w:rsidRPr="00957B20" w:rsidTr="00366D9E">
        <w:tc>
          <w:tcPr>
            <w:tcW w:w="2669" w:type="dxa"/>
          </w:tcPr>
          <w:p w:rsidR="00366D9E" w:rsidRPr="00957B20" w:rsidRDefault="00366D9E" w:rsidP="00366D9E">
            <w:pPr>
              <w:rPr>
                <w:rFonts w:ascii="Calibri" w:hAnsi="Calibri"/>
                <w:sz w:val="22"/>
              </w:rPr>
            </w:pPr>
            <w:r w:rsidRPr="00957B20">
              <w:rPr>
                <w:rFonts w:ascii="Calibri" w:hAnsi="Calibri"/>
                <w:sz w:val="22"/>
              </w:rPr>
              <w:t>Parties Impacted:</w:t>
            </w:r>
          </w:p>
        </w:tc>
        <w:tc>
          <w:tcPr>
            <w:tcW w:w="6279" w:type="dxa"/>
          </w:tcPr>
          <w:p w:rsidR="00366D9E" w:rsidRPr="00957B20" w:rsidRDefault="00366D9E" w:rsidP="00366D9E">
            <w:pPr>
              <w:rPr>
                <w:rFonts w:ascii="Calibri" w:hAnsi="Calibri"/>
                <w:sz w:val="22"/>
              </w:rPr>
            </w:pPr>
            <w:r w:rsidRPr="006E04E1">
              <w:rPr>
                <w:rFonts w:ascii="Calibri" w:hAnsi="Calibri"/>
                <w:sz w:val="22"/>
              </w:rPr>
              <w:t>Suppliers</w:t>
            </w:r>
          </w:p>
        </w:tc>
      </w:tr>
      <w:tr w:rsidR="00366D9E" w:rsidRPr="00957B20" w:rsidTr="00366D9E">
        <w:tc>
          <w:tcPr>
            <w:tcW w:w="2669" w:type="dxa"/>
          </w:tcPr>
          <w:p w:rsidR="00366D9E" w:rsidRPr="00957B20" w:rsidRDefault="00366D9E" w:rsidP="00366D9E">
            <w:pPr>
              <w:rPr>
                <w:rFonts w:ascii="Calibri" w:hAnsi="Calibri"/>
                <w:sz w:val="22"/>
              </w:rPr>
            </w:pPr>
            <w:r w:rsidRPr="00957B20">
              <w:rPr>
                <w:rFonts w:ascii="Calibri" w:hAnsi="Calibri"/>
                <w:sz w:val="22"/>
              </w:rPr>
              <w:t>Part 1/ Part 2 Matter:</w:t>
            </w:r>
          </w:p>
        </w:tc>
        <w:tc>
          <w:tcPr>
            <w:tcW w:w="6279" w:type="dxa"/>
          </w:tcPr>
          <w:p w:rsidR="00366D9E" w:rsidRPr="00957B20" w:rsidRDefault="00366D9E" w:rsidP="00366D9E">
            <w:pPr>
              <w:rPr>
                <w:rFonts w:ascii="Calibri" w:hAnsi="Calibri"/>
                <w:sz w:val="22"/>
              </w:rPr>
            </w:pPr>
            <w:r>
              <w:rPr>
                <w:rFonts w:ascii="Calibri" w:hAnsi="Calibri"/>
                <w:sz w:val="22"/>
              </w:rPr>
              <w:t>Part 2 Matter</w:t>
            </w:r>
          </w:p>
        </w:tc>
      </w:tr>
      <w:tr w:rsidR="00366D9E" w:rsidRPr="00957B20" w:rsidTr="00366D9E">
        <w:tc>
          <w:tcPr>
            <w:tcW w:w="2669" w:type="dxa"/>
          </w:tcPr>
          <w:p w:rsidR="00366D9E" w:rsidRPr="00957B20" w:rsidRDefault="00366D9E" w:rsidP="00366D9E">
            <w:pPr>
              <w:rPr>
                <w:rFonts w:ascii="Calibri" w:hAnsi="Calibri"/>
                <w:sz w:val="22"/>
              </w:rPr>
            </w:pPr>
            <w:r w:rsidRPr="00957B20">
              <w:rPr>
                <w:rFonts w:ascii="Calibri" w:hAnsi="Calibri"/>
                <w:sz w:val="22"/>
              </w:rPr>
              <w:t>Implementation Date:</w:t>
            </w:r>
          </w:p>
        </w:tc>
        <w:tc>
          <w:tcPr>
            <w:tcW w:w="6279" w:type="dxa"/>
          </w:tcPr>
          <w:p w:rsidR="00366D9E" w:rsidRPr="00286C7C" w:rsidRDefault="008A2FED" w:rsidP="00366D9E">
            <w:pPr>
              <w:pStyle w:val="GSBodyParaBullet"/>
              <w:numPr>
                <w:ilvl w:val="0"/>
                <w:numId w:val="0"/>
              </w:numPr>
              <w:spacing w:after="60"/>
            </w:pPr>
            <w:r>
              <w:t>03</w:t>
            </w:r>
            <w:r w:rsidR="00366D9E">
              <w:t xml:space="preserve"> November 2016</w:t>
            </w:r>
          </w:p>
        </w:tc>
      </w:tr>
      <w:tr w:rsidR="00366D9E" w:rsidRPr="00957B20" w:rsidTr="00366D9E">
        <w:tc>
          <w:tcPr>
            <w:tcW w:w="2669" w:type="dxa"/>
          </w:tcPr>
          <w:p w:rsidR="00366D9E" w:rsidRPr="00957B20" w:rsidRDefault="00366D9E" w:rsidP="00366D9E">
            <w:pPr>
              <w:rPr>
                <w:rFonts w:ascii="Calibri" w:hAnsi="Calibri"/>
                <w:sz w:val="22"/>
              </w:rPr>
            </w:pPr>
            <w:r w:rsidRPr="00957B20">
              <w:rPr>
                <w:rFonts w:ascii="Calibri" w:hAnsi="Calibri"/>
                <w:sz w:val="22"/>
              </w:rPr>
              <w:t>Voting End Date:</w:t>
            </w:r>
          </w:p>
        </w:tc>
        <w:tc>
          <w:tcPr>
            <w:tcW w:w="6279" w:type="dxa"/>
          </w:tcPr>
          <w:p w:rsidR="00366D9E" w:rsidRPr="00957B20" w:rsidRDefault="007248CA" w:rsidP="00366D9E">
            <w:pPr>
              <w:rPr>
                <w:rFonts w:ascii="Calibri" w:hAnsi="Calibri"/>
                <w:sz w:val="22"/>
              </w:rPr>
            </w:pPr>
            <w:r>
              <w:rPr>
                <w:rFonts w:ascii="Calibri" w:hAnsi="Calibri"/>
                <w:sz w:val="22"/>
              </w:rPr>
              <w:t>13</w:t>
            </w:r>
            <w:bookmarkStart w:id="0" w:name="_GoBack"/>
            <w:bookmarkEnd w:id="0"/>
            <w:r w:rsidR="00366D9E">
              <w:rPr>
                <w:rFonts w:ascii="Calibri" w:hAnsi="Calibri"/>
                <w:sz w:val="22"/>
              </w:rPr>
              <w:t xml:space="preserve"> September</w:t>
            </w:r>
            <w:r w:rsidR="00366D9E" w:rsidRPr="004179BF">
              <w:rPr>
                <w:rFonts w:ascii="Calibri" w:hAnsi="Calibri"/>
                <w:sz w:val="22"/>
              </w:rPr>
              <w:t xml:space="preserve"> 2016</w:t>
            </w:r>
            <w:r w:rsidR="00366D9E">
              <w:rPr>
                <w:rFonts w:ascii="Calibri" w:hAnsi="Calibri"/>
                <w:sz w:val="22"/>
              </w:rPr>
              <w:t xml:space="preserve"> </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BBB7F080BC32487BAA83210581EFB4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77C1706ED094493A9C8DF28331FB8C1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4B26D7FAFE0B49F7864673C85AD55D36"/>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3A15AE49A35D4C669F98E2D16FEA867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056F7734534E411094034FFFE867E26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5B152B5666E547098636B0EDF16C229B"/>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54237DF588247118D1971F0D4A35C79"/>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C76902A3D854FBD8B3F0BB480AD4EA2"/>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0067A9466BD423A844162A4E391906D"/>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73C3FD7DD7F44F64B898985B3E72132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7A0275B5C8D04664A8A2B2BA8ABADBA1"/>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B7122D" w:rsidRPr="00851800">
              <w:rPr>
                <w:rFonts w:ascii="Calibri" w:hAnsi="Calibri"/>
                <w:i/>
                <w:sz w:val="22"/>
              </w:rPr>
              <w:t>(Ofgem value the feedback that you provide so please do provide comments and your view of how the objectives are better facilitated)</w:t>
            </w:r>
          </w:p>
        </w:tc>
        <w:sdt>
          <w:sdtPr>
            <w:rPr>
              <w:rFonts w:ascii="Calibri" w:hAnsi="Calibri"/>
              <w:sz w:val="22"/>
            </w:rPr>
            <w:alias w:val="Other Comments"/>
            <w:tag w:val="other_comments"/>
            <w:id w:val="163441968"/>
            <w:placeholder>
              <w:docPart w:val="483740AF43C54453B862416DC0E5F28C"/>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6F4158">
        <w:trPr>
          <w:cnfStyle w:val="100000000000" w:firstRow="1" w:lastRow="0" w:firstColumn="0" w:lastColumn="0" w:oddVBand="0" w:evenVBand="0" w:oddHBand="0" w:evenHBand="0" w:firstRowFirstColumn="0" w:firstRowLastColumn="0" w:lastRowFirstColumn="0" w:lastRowLastColumn="0"/>
        </w:trPr>
        <w:tc>
          <w:tcPr>
            <w:tcW w:w="906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CA72C7" w:rsidRPr="00957B20" w:rsidRDefault="00CA72C7" w:rsidP="006F4158">
            <w:pPr>
              <w:pStyle w:val="ColumnHeading"/>
              <w:rPr>
                <w:rFonts w:ascii="Calibri" w:hAnsi="Calibri"/>
                <w:sz w:val="22"/>
              </w:rPr>
            </w:pPr>
            <w:r>
              <w:rPr>
                <w:rFonts w:ascii="Calibri" w:hAnsi="Calibri"/>
                <w:sz w:val="22"/>
              </w:rPr>
              <w:t>DCUSA Objectives</w:t>
            </w:r>
          </w:p>
        </w:tc>
      </w:tr>
      <w:tr w:rsidR="00CA72C7" w:rsidRPr="00957B20" w:rsidTr="006F4158">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6F4158">
            <w:pPr>
              <w:pStyle w:val="ListNumber"/>
              <w:rPr>
                <w:rFonts w:ascii="Calibri" w:hAnsi="Calibri"/>
                <w:sz w:val="22"/>
              </w:rPr>
            </w:pPr>
            <w:r w:rsidRPr="00C444B5">
              <w:rPr>
                <w:rFonts w:ascii="Calibri" w:hAnsi="Calibri"/>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787" w:rsidRDefault="006F5787" w:rsidP="00FD00A2">
      <w:r>
        <w:separator/>
      </w:r>
    </w:p>
  </w:endnote>
  <w:endnote w:type="continuationSeparator" w:id="0">
    <w:p w:rsidR="006F5787" w:rsidRDefault="006F578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158" w:rsidRDefault="006F4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366D9E">
      <w:rPr>
        <w:rFonts w:ascii="Calibri" w:hAnsi="Calibri"/>
      </w:rPr>
      <w:t>19 August 2016</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7248CA">
      <w:rPr>
        <w:rFonts w:ascii="Calibri" w:hAnsi="Calibri"/>
        <w:noProof/>
      </w:rPr>
      <w:t>3</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7248CA">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366D9E">
      <w:rPr>
        <w:rFonts w:ascii="Calibri" w:hAnsi="Calibri"/>
      </w:rPr>
      <w:t>1.0</w:t>
    </w:r>
    <w:r w:rsidRPr="00957B20">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158" w:rsidRDefault="006F4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787" w:rsidRDefault="006F5787" w:rsidP="00FD00A2">
      <w:r>
        <w:separator/>
      </w:r>
    </w:p>
  </w:footnote>
  <w:footnote w:type="continuationSeparator" w:id="0">
    <w:p w:rsidR="006F5787" w:rsidRDefault="006F5787"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158" w:rsidRDefault="006F4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366D9E">
      <w:rPr>
        <w:rFonts w:ascii="Calibri" w:hAnsi="Calibri"/>
      </w:rPr>
      <w:t>271</w:t>
    </w:r>
    <w:r w:rsidR="00FD00A2" w:rsidRPr="00957B20">
      <w:rPr>
        <w:rFonts w:ascii="Calibri" w:hAnsi="Calibri"/>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158" w:rsidRDefault="006F4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6FB"/>
    <w:rsid w:val="00077D80"/>
    <w:rsid w:val="00134AF7"/>
    <w:rsid w:val="00171886"/>
    <w:rsid w:val="00193115"/>
    <w:rsid w:val="001E03C5"/>
    <w:rsid w:val="001F256A"/>
    <w:rsid w:val="00223DF1"/>
    <w:rsid w:val="0023069B"/>
    <w:rsid w:val="002B61A0"/>
    <w:rsid w:val="0031153A"/>
    <w:rsid w:val="0036644C"/>
    <w:rsid w:val="00366D9E"/>
    <w:rsid w:val="003B7B25"/>
    <w:rsid w:val="0040580C"/>
    <w:rsid w:val="00410907"/>
    <w:rsid w:val="00426EEA"/>
    <w:rsid w:val="004572E2"/>
    <w:rsid w:val="004A45C0"/>
    <w:rsid w:val="005124D0"/>
    <w:rsid w:val="00554409"/>
    <w:rsid w:val="005A6203"/>
    <w:rsid w:val="005F1DC2"/>
    <w:rsid w:val="005F26DE"/>
    <w:rsid w:val="005F2D28"/>
    <w:rsid w:val="006071A9"/>
    <w:rsid w:val="006252E0"/>
    <w:rsid w:val="00676E09"/>
    <w:rsid w:val="00697019"/>
    <w:rsid w:val="006F4158"/>
    <w:rsid w:val="006F5787"/>
    <w:rsid w:val="00711B18"/>
    <w:rsid w:val="007248CA"/>
    <w:rsid w:val="007361B2"/>
    <w:rsid w:val="0076726D"/>
    <w:rsid w:val="00807039"/>
    <w:rsid w:val="00884177"/>
    <w:rsid w:val="008A2FED"/>
    <w:rsid w:val="008D01AD"/>
    <w:rsid w:val="008F22A5"/>
    <w:rsid w:val="00900CA9"/>
    <w:rsid w:val="00904368"/>
    <w:rsid w:val="00916C37"/>
    <w:rsid w:val="00957B20"/>
    <w:rsid w:val="00963A66"/>
    <w:rsid w:val="009A3EA3"/>
    <w:rsid w:val="009B02DB"/>
    <w:rsid w:val="009F1AFC"/>
    <w:rsid w:val="00A817E9"/>
    <w:rsid w:val="00A828F0"/>
    <w:rsid w:val="00AC6DB4"/>
    <w:rsid w:val="00B23399"/>
    <w:rsid w:val="00B7122D"/>
    <w:rsid w:val="00C01797"/>
    <w:rsid w:val="00C444B5"/>
    <w:rsid w:val="00CA72C7"/>
    <w:rsid w:val="00CE497A"/>
    <w:rsid w:val="00D7706F"/>
    <w:rsid w:val="00DB3EF9"/>
    <w:rsid w:val="00DF66FB"/>
    <w:rsid w:val="00EA36A3"/>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879F"/>
  <w15:docId w15:val="{7E5CEE24-F817-499A-A7FF-38CDA7DD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366D9E"/>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366D9E"/>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Voting%20FormTemplate.dot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B7F080BC32487BAA83210581EFB4F8"/>
        <w:category>
          <w:name w:val="General"/>
          <w:gallery w:val="placeholder"/>
        </w:category>
        <w:types>
          <w:type w:val="bbPlcHdr"/>
        </w:types>
        <w:behaviors>
          <w:behavior w:val="content"/>
        </w:behaviors>
        <w:guid w:val="{4DC28490-8C7C-4A22-8B3E-D86969D41C98}"/>
      </w:docPartPr>
      <w:docPartBody>
        <w:p w:rsidR="00E5795D" w:rsidRDefault="00683096">
          <w:pPr>
            <w:pStyle w:val="BBB7F080BC32487BAA83210581EFB4F8"/>
          </w:pPr>
          <w:r w:rsidRPr="005D19FB">
            <w:rPr>
              <w:rStyle w:val="PlaceholderText"/>
            </w:rPr>
            <w:t>Click here to enter text.</w:t>
          </w:r>
        </w:p>
      </w:docPartBody>
    </w:docPart>
    <w:docPart>
      <w:docPartPr>
        <w:name w:val="77C1706ED094493A9C8DF28331FB8C15"/>
        <w:category>
          <w:name w:val="General"/>
          <w:gallery w:val="placeholder"/>
        </w:category>
        <w:types>
          <w:type w:val="bbPlcHdr"/>
        </w:types>
        <w:behaviors>
          <w:behavior w:val="content"/>
        </w:behaviors>
        <w:guid w:val="{226C5913-09EE-4F97-A90A-AD502D27E4FB}"/>
      </w:docPartPr>
      <w:docPartBody>
        <w:p w:rsidR="00E5795D" w:rsidRDefault="00683096">
          <w:pPr>
            <w:pStyle w:val="77C1706ED094493A9C8DF28331FB8C15"/>
          </w:pPr>
          <w:r w:rsidRPr="005D19FB">
            <w:rPr>
              <w:rStyle w:val="PlaceholderText"/>
            </w:rPr>
            <w:t>Choose an item.</w:t>
          </w:r>
        </w:p>
      </w:docPartBody>
    </w:docPart>
    <w:docPart>
      <w:docPartPr>
        <w:name w:val="4B26D7FAFE0B49F7864673C85AD55D36"/>
        <w:category>
          <w:name w:val="General"/>
          <w:gallery w:val="placeholder"/>
        </w:category>
        <w:types>
          <w:type w:val="bbPlcHdr"/>
        </w:types>
        <w:behaviors>
          <w:behavior w:val="content"/>
        </w:behaviors>
        <w:guid w:val="{C60E8B46-BA0E-4CB0-BB97-69B8735E68C8}"/>
      </w:docPartPr>
      <w:docPartBody>
        <w:p w:rsidR="00E5795D" w:rsidRDefault="00683096">
          <w:pPr>
            <w:pStyle w:val="4B26D7FAFE0B49F7864673C85AD55D36"/>
          </w:pPr>
          <w:r w:rsidRPr="005D19FB">
            <w:rPr>
              <w:rStyle w:val="PlaceholderText"/>
            </w:rPr>
            <w:t>Click here to enter text.</w:t>
          </w:r>
        </w:p>
      </w:docPartBody>
    </w:docPart>
    <w:docPart>
      <w:docPartPr>
        <w:name w:val="3A15AE49A35D4C669F98E2D16FEA8670"/>
        <w:category>
          <w:name w:val="General"/>
          <w:gallery w:val="placeholder"/>
        </w:category>
        <w:types>
          <w:type w:val="bbPlcHdr"/>
        </w:types>
        <w:behaviors>
          <w:behavior w:val="content"/>
        </w:behaviors>
        <w:guid w:val="{FF45BFC1-7685-458F-ABFF-2E0ADE8CCC5D}"/>
      </w:docPartPr>
      <w:docPartBody>
        <w:p w:rsidR="00E5795D" w:rsidRDefault="00683096">
          <w:pPr>
            <w:pStyle w:val="3A15AE49A35D4C669F98E2D16FEA8670"/>
          </w:pPr>
          <w:r w:rsidRPr="005D19FB">
            <w:rPr>
              <w:rStyle w:val="PlaceholderText"/>
            </w:rPr>
            <w:t>Click here to enter text.</w:t>
          </w:r>
        </w:p>
      </w:docPartBody>
    </w:docPart>
    <w:docPart>
      <w:docPartPr>
        <w:name w:val="056F7734534E411094034FFFE867E26F"/>
        <w:category>
          <w:name w:val="General"/>
          <w:gallery w:val="placeholder"/>
        </w:category>
        <w:types>
          <w:type w:val="bbPlcHdr"/>
        </w:types>
        <w:behaviors>
          <w:behavior w:val="content"/>
        </w:behaviors>
        <w:guid w:val="{93CAF4D4-56A3-4FB8-AFBA-3883ED9B6A0B}"/>
      </w:docPartPr>
      <w:docPartBody>
        <w:p w:rsidR="00E5795D" w:rsidRDefault="00683096">
          <w:pPr>
            <w:pStyle w:val="056F7734534E411094034FFFE867E26F"/>
          </w:pPr>
          <w:r w:rsidRPr="005D19FB">
            <w:rPr>
              <w:rStyle w:val="PlaceholderText"/>
            </w:rPr>
            <w:t>Click here to enter text.</w:t>
          </w:r>
        </w:p>
      </w:docPartBody>
    </w:docPart>
    <w:docPart>
      <w:docPartPr>
        <w:name w:val="5B152B5666E547098636B0EDF16C229B"/>
        <w:category>
          <w:name w:val="General"/>
          <w:gallery w:val="placeholder"/>
        </w:category>
        <w:types>
          <w:type w:val="bbPlcHdr"/>
        </w:types>
        <w:behaviors>
          <w:behavior w:val="content"/>
        </w:behaviors>
        <w:guid w:val="{28F99E0B-721B-409A-B3A4-6F49678D616B}"/>
      </w:docPartPr>
      <w:docPartBody>
        <w:p w:rsidR="00E5795D" w:rsidRDefault="00683096">
          <w:pPr>
            <w:pStyle w:val="5B152B5666E547098636B0EDF16C229B"/>
          </w:pPr>
          <w:r w:rsidRPr="005D19FB">
            <w:rPr>
              <w:rStyle w:val="PlaceholderText"/>
            </w:rPr>
            <w:t>Click here to enter text.</w:t>
          </w:r>
        </w:p>
      </w:docPartBody>
    </w:docPart>
    <w:docPart>
      <w:docPartPr>
        <w:name w:val="254237DF588247118D1971F0D4A35C79"/>
        <w:category>
          <w:name w:val="General"/>
          <w:gallery w:val="placeholder"/>
        </w:category>
        <w:types>
          <w:type w:val="bbPlcHdr"/>
        </w:types>
        <w:behaviors>
          <w:behavior w:val="content"/>
        </w:behaviors>
        <w:guid w:val="{63A58871-71BB-4EC9-A0E1-B8EBB9EDEE96}"/>
      </w:docPartPr>
      <w:docPartBody>
        <w:p w:rsidR="00E5795D" w:rsidRDefault="00683096">
          <w:pPr>
            <w:pStyle w:val="254237DF588247118D1971F0D4A35C79"/>
          </w:pPr>
          <w:r w:rsidRPr="005D19FB">
            <w:rPr>
              <w:rStyle w:val="PlaceholderText"/>
            </w:rPr>
            <w:t>Click here to enter text.</w:t>
          </w:r>
        </w:p>
      </w:docPartBody>
    </w:docPart>
    <w:docPart>
      <w:docPartPr>
        <w:name w:val="8C76902A3D854FBD8B3F0BB480AD4EA2"/>
        <w:category>
          <w:name w:val="General"/>
          <w:gallery w:val="placeholder"/>
        </w:category>
        <w:types>
          <w:type w:val="bbPlcHdr"/>
        </w:types>
        <w:behaviors>
          <w:behavior w:val="content"/>
        </w:behaviors>
        <w:guid w:val="{5AD1FF12-34BE-4CED-8627-008FE749CF3A}"/>
      </w:docPartPr>
      <w:docPartBody>
        <w:p w:rsidR="00E5795D" w:rsidRDefault="00683096">
          <w:pPr>
            <w:pStyle w:val="8C76902A3D854FBD8B3F0BB480AD4EA2"/>
          </w:pPr>
          <w:r w:rsidRPr="005D19FB">
            <w:rPr>
              <w:rStyle w:val="PlaceholderText"/>
            </w:rPr>
            <w:t>Click here to enter text.</w:t>
          </w:r>
        </w:p>
      </w:docPartBody>
    </w:docPart>
    <w:docPart>
      <w:docPartPr>
        <w:name w:val="F0067A9466BD423A844162A4E391906D"/>
        <w:category>
          <w:name w:val="General"/>
          <w:gallery w:val="placeholder"/>
        </w:category>
        <w:types>
          <w:type w:val="bbPlcHdr"/>
        </w:types>
        <w:behaviors>
          <w:behavior w:val="content"/>
        </w:behaviors>
        <w:guid w:val="{34D9D043-ED55-41BC-9975-E835534CD134}"/>
      </w:docPartPr>
      <w:docPartBody>
        <w:p w:rsidR="00E5795D" w:rsidRDefault="00683096">
          <w:pPr>
            <w:pStyle w:val="F0067A9466BD423A844162A4E391906D"/>
          </w:pPr>
          <w:r w:rsidRPr="005D19FB">
            <w:rPr>
              <w:rStyle w:val="PlaceholderText"/>
            </w:rPr>
            <w:t>Choose an item.</w:t>
          </w:r>
        </w:p>
      </w:docPartBody>
    </w:docPart>
    <w:docPart>
      <w:docPartPr>
        <w:name w:val="73C3FD7DD7F44F64B898985B3E72132B"/>
        <w:category>
          <w:name w:val="General"/>
          <w:gallery w:val="placeholder"/>
        </w:category>
        <w:types>
          <w:type w:val="bbPlcHdr"/>
        </w:types>
        <w:behaviors>
          <w:behavior w:val="content"/>
        </w:behaviors>
        <w:guid w:val="{D6036E22-2307-40A3-BD61-A1560E338A9C}"/>
      </w:docPartPr>
      <w:docPartBody>
        <w:p w:rsidR="00E5795D" w:rsidRDefault="00683096">
          <w:pPr>
            <w:pStyle w:val="73C3FD7DD7F44F64B898985B3E72132B"/>
          </w:pPr>
          <w:r w:rsidRPr="005D19FB">
            <w:rPr>
              <w:rStyle w:val="PlaceholderText"/>
            </w:rPr>
            <w:t>Choose an item.</w:t>
          </w:r>
        </w:p>
      </w:docPartBody>
    </w:docPart>
    <w:docPart>
      <w:docPartPr>
        <w:name w:val="7A0275B5C8D04664A8A2B2BA8ABADBA1"/>
        <w:category>
          <w:name w:val="General"/>
          <w:gallery w:val="placeholder"/>
        </w:category>
        <w:types>
          <w:type w:val="bbPlcHdr"/>
        </w:types>
        <w:behaviors>
          <w:behavior w:val="content"/>
        </w:behaviors>
        <w:guid w:val="{E92C02B9-F6B5-492B-976A-69E83B6A2C46}"/>
      </w:docPartPr>
      <w:docPartBody>
        <w:p w:rsidR="00E5795D" w:rsidRDefault="00683096">
          <w:pPr>
            <w:pStyle w:val="7A0275B5C8D04664A8A2B2BA8ABADBA1"/>
          </w:pPr>
          <w:r w:rsidRPr="005D19FB">
            <w:rPr>
              <w:rStyle w:val="PlaceholderText"/>
            </w:rPr>
            <w:t>Click here to enter text.</w:t>
          </w:r>
        </w:p>
      </w:docPartBody>
    </w:docPart>
    <w:docPart>
      <w:docPartPr>
        <w:name w:val="483740AF43C54453B862416DC0E5F28C"/>
        <w:category>
          <w:name w:val="General"/>
          <w:gallery w:val="placeholder"/>
        </w:category>
        <w:types>
          <w:type w:val="bbPlcHdr"/>
        </w:types>
        <w:behaviors>
          <w:behavior w:val="content"/>
        </w:behaviors>
        <w:guid w:val="{EAC2F876-DAEA-43A7-A8C6-519CB6AD5AC3}"/>
      </w:docPartPr>
      <w:docPartBody>
        <w:p w:rsidR="00E5795D" w:rsidRDefault="00683096">
          <w:pPr>
            <w:pStyle w:val="483740AF43C54453B862416DC0E5F28C"/>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096"/>
    <w:rsid w:val="000B1E40"/>
    <w:rsid w:val="00683096"/>
    <w:rsid w:val="00B17F96"/>
    <w:rsid w:val="00E579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795D"/>
    <w:rPr>
      <w:color w:val="808080"/>
    </w:rPr>
  </w:style>
  <w:style w:type="paragraph" w:customStyle="1" w:styleId="BBB7F080BC32487BAA83210581EFB4F8">
    <w:name w:val="BBB7F080BC32487BAA83210581EFB4F8"/>
  </w:style>
  <w:style w:type="paragraph" w:customStyle="1" w:styleId="77C1706ED094493A9C8DF28331FB8C15">
    <w:name w:val="77C1706ED094493A9C8DF28331FB8C15"/>
  </w:style>
  <w:style w:type="paragraph" w:customStyle="1" w:styleId="4B26D7FAFE0B49F7864673C85AD55D36">
    <w:name w:val="4B26D7FAFE0B49F7864673C85AD55D36"/>
  </w:style>
  <w:style w:type="paragraph" w:customStyle="1" w:styleId="3A15AE49A35D4C669F98E2D16FEA8670">
    <w:name w:val="3A15AE49A35D4C669F98E2D16FEA8670"/>
  </w:style>
  <w:style w:type="paragraph" w:customStyle="1" w:styleId="056F7734534E411094034FFFE867E26F">
    <w:name w:val="056F7734534E411094034FFFE867E26F"/>
  </w:style>
  <w:style w:type="paragraph" w:customStyle="1" w:styleId="5B152B5666E547098636B0EDF16C229B">
    <w:name w:val="5B152B5666E547098636B0EDF16C229B"/>
  </w:style>
  <w:style w:type="paragraph" w:customStyle="1" w:styleId="254237DF588247118D1971F0D4A35C79">
    <w:name w:val="254237DF588247118D1971F0D4A35C79"/>
  </w:style>
  <w:style w:type="paragraph" w:customStyle="1" w:styleId="8C76902A3D854FBD8B3F0BB480AD4EA2">
    <w:name w:val="8C76902A3D854FBD8B3F0BB480AD4EA2"/>
  </w:style>
  <w:style w:type="paragraph" w:customStyle="1" w:styleId="F0067A9466BD423A844162A4E391906D">
    <w:name w:val="F0067A9466BD423A844162A4E391906D"/>
  </w:style>
  <w:style w:type="paragraph" w:customStyle="1" w:styleId="73C3FD7DD7F44F64B898985B3E72132B">
    <w:name w:val="73C3FD7DD7F44F64B898985B3E72132B"/>
  </w:style>
  <w:style w:type="paragraph" w:customStyle="1" w:styleId="7A0275B5C8D04664A8A2B2BA8ABADBA1">
    <w:name w:val="7A0275B5C8D04664A8A2B2BA8ABADBA1"/>
  </w:style>
  <w:style w:type="paragraph" w:customStyle="1" w:styleId="483740AF43C54453B862416DC0E5F28C">
    <w:name w:val="483740AF43C54453B862416DC0E5F2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0AF2-426D-4BF8-BB36-C9CE21D0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Voting FormTemplate.dotx</Template>
  <TotalTime>1</TotalTime>
  <Pages>3</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dc:creator>
  <cp:keywords/>
  <dc:description/>
  <cp:lastModifiedBy>Fungai Madzivadondo</cp:lastModifiedBy>
  <cp:revision>5</cp:revision>
  <dcterms:created xsi:type="dcterms:W3CDTF">2016-07-19T14:53:00Z</dcterms:created>
  <dcterms:modified xsi:type="dcterms:W3CDTF">2016-08-18T11:53:00Z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271</vt:lpwstr>
  </property>
  <property fmtid="{D5CDD505-2E9C-101B-9397-08002B2CF9AE}" pid="3" name="Date">
    <vt:lpwstr>19 August 2016</vt:lpwstr>
  </property>
  <property fmtid="{D5CDD505-2E9C-101B-9397-08002B2CF9AE}" pid="4" name="Version">
    <vt:lpwstr>1.0</vt:lpwstr>
  </property>
</Properties>
</file>